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Juliana Moura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Juliana Moura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4F02DD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6EB" w:rsidRDefault="00F076EB">
      <w:r>
        <w:separator/>
      </w:r>
    </w:p>
  </w:endnote>
  <w:endnote w:type="continuationSeparator" w:id="0">
    <w:p w:rsidR="00F076EB" w:rsidRDefault="00F0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6EB" w:rsidRDefault="00F076EB">
      <w:r>
        <w:separator/>
      </w:r>
    </w:p>
  </w:footnote>
  <w:footnote w:type="continuationSeparator" w:id="0">
    <w:p w:rsidR="00F076EB" w:rsidRDefault="00F07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1A3802EE" wp14:editId="71D533C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B3173C1" wp14:editId="533267A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FBEBEB7" wp14:editId="63A75E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02DD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076EB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2015-08-18T15:32:00Z</dcterms:created>
  <dcterms:modified xsi:type="dcterms:W3CDTF">2015-08-18T15:32:00Z</dcterms:modified>
</cp:coreProperties>
</file>